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E271C">
      <w:pPr>
        <w:pStyle w:val="1"/>
        <w:rPr>
          <w:rFonts w:eastAsia="Times New Roman"/>
        </w:rPr>
      </w:pPr>
      <w:r>
        <w:rPr>
          <w:rFonts w:eastAsia="Times New Roman"/>
        </w:rPr>
        <w:t>Ваш замечательный кроссворд</w:t>
      </w:r>
    </w:p>
    <w:p w:rsidR="00000000" w:rsidRDefault="00DE271C">
      <w:pPr>
        <w:pStyle w:val="a3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8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bookmarkStart w:id="0" w:name="_GoBack"/>
        <w:bookmarkEnd w:id="0"/>
      </w:tr>
    </w:tbl>
    <w:p w:rsidR="00000000" w:rsidRDefault="00DE271C">
      <w:pPr>
        <w:pStyle w:val="a3"/>
      </w:pPr>
      <w:r>
        <w:t> </w:t>
      </w:r>
    </w:p>
    <w:p w:rsidR="006F2205" w:rsidRDefault="006F2205" w:rsidP="006F2205">
      <w:pPr>
        <w:pStyle w:val="a3"/>
        <w:numPr>
          <w:ilvl w:val="0"/>
          <w:numId w:val="1"/>
        </w:numPr>
      </w:pPr>
      <w:r>
        <w:t>Он может быть начальным, оборотным</w:t>
      </w:r>
    </w:p>
    <w:p w:rsidR="006F2205" w:rsidRDefault="006F2205" w:rsidP="006F2205">
      <w:pPr>
        <w:pStyle w:val="a3"/>
        <w:numPr>
          <w:ilvl w:val="0"/>
          <w:numId w:val="1"/>
        </w:numPr>
      </w:pPr>
      <w:r>
        <w:t>Долгосрочная аренда машин, оборудования</w:t>
      </w:r>
    </w:p>
    <w:p w:rsidR="006F2205" w:rsidRDefault="006F2205" w:rsidP="006F2205">
      <w:pPr>
        <w:pStyle w:val="a3"/>
        <w:numPr>
          <w:ilvl w:val="0"/>
          <w:numId w:val="1"/>
        </w:numPr>
      </w:pPr>
      <w:r>
        <w:t>Часть зарплаты, которая выдается перед работой</w:t>
      </w:r>
    </w:p>
    <w:p w:rsidR="006F2205" w:rsidRDefault="006F2205" w:rsidP="006F2205">
      <w:pPr>
        <w:pStyle w:val="a3"/>
        <w:numPr>
          <w:ilvl w:val="0"/>
          <w:numId w:val="1"/>
        </w:numPr>
      </w:pPr>
      <w:r>
        <w:t>Предоставление денег в долг под проценты</w:t>
      </w:r>
    </w:p>
    <w:p w:rsidR="006F2205" w:rsidRDefault="006F2205" w:rsidP="006F2205">
      <w:pPr>
        <w:pStyle w:val="a3"/>
        <w:numPr>
          <w:ilvl w:val="0"/>
          <w:numId w:val="1"/>
        </w:numPr>
      </w:pPr>
      <w:r>
        <w:t>Тот, кто взял деньги в долг</w:t>
      </w:r>
    </w:p>
    <w:p w:rsidR="006F2205" w:rsidRDefault="006F2205" w:rsidP="006F2205">
      <w:pPr>
        <w:pStyle w:val="a3"/>
        <w:numPr>
          <w:ilvl w:val="0"/>
          <w:numId w:val="1"/>
        </w:numPr>
      </w:pPr>
      <w:r>
        <w:t>Форма обмена за деньги</w:t>
      </w:r>
    </w:p>
    <w:p w:rsidR="006F2205" w:rsidRDefault="00BA0F7D" w:rsidP="006F2205">
      <w:pPr>
        <w:pStyle w:val="a3"/>
        <w:numPr>
          <w:ilvl w:val="0"/>
          <w:numId w:val="1"/>
        </w:numPr>
      </w:pPr>
      <w:r>
        <w:t>Буквально - «банковская записка»</w:t>
      </w:r>
    </w:p>
    <w:p w:rsidR="00BA0F7D" w:rsidRDefault="00BA0F7D" w:rsidP="006F2205">
      <w:pPr>
        <w:pStyle w:val="a3"/>
        <w:numPr>
          <w:ilvl w:val="0"/>
          <w:numId w:val="1"/>
        </w:numPr>
      </w:pPr>
      <w:r>
        <w:t>Работа по специальности</w:t>
      </w:r>
    </w:p>
    <w:p w:rsidR="00BA0F7D" w:rsidRDefault="00BA0F7D" w:rsidP="00BA0F7D">
      <w:pPr>
        <w:pStyle w:val="a3"/>
        <w:ind w:left="720"/>
      </w:pPr>
      <w:r>
        <w:t xml:space="preserve">    </w:t>
      </w:r>
    </w:p>
    <w:p w:rsidR="00BA0F7D" w:rsidRPr="00BA0F7D" w:rsidRDefault="00BA0F7D" w:rsidP="00BA0F7D">
      <w:pPr>
        <w:pStyle w:val="a6"/>
        <w:rPr>
          <w:sz w:val="28"/>
          <w:szCs w:val="28"/>
          <w:u w:val="single"/>
        </w:rPr>
      </w:pPr>
      <w:r w:rsidRPr="00BA0F7D">
        <w:rPr>
          <w:sz w:val="28"/>
          <w:szCs w:val="28"/>
          <w:u w:val="single"/>
        </w:rPr>
        <w:t>Шпаргалка для учителей</w:t>
      </w:r>
    </w:p>
    <w:p w:rsidR="00BA0F7D" w:rsidRPr="00BA0F7D" w:rsidRDefault="00BA0F7D" w:rsidP="00BA0F7D">
      <w:pPr>
        <w:pStyle w:val="a6"/>
        <w:rPr>
          <w:sz w:val="28"/>
          <w:szCs w:val="28"/>
        </w:rPr>
      </w:pPr>
      <w:r w:rsidRPr="00BA0F7D">
        <w:rPr>
          <w:sz w:val="28"/>
          <w:szCs w:val="28"/>
        </w:rPr>
        <w:t>Кредит</w:t>
      </w:r>
    </w:p>
    <w:p w:rsidR="00BA0F7D" w:rsidRPr="00BA0F7D" w:rsidRDefault="00BA0F7D" w:rsidP="00BA0F7D">
      <w:pPr>
        <w:pStyle w:val="a6"/>
        <w:rPr>
          <w:sz w:val="28"/>
          <w:szCs w:val="28"/>
        </w:rPr>
      </w:pPr>
      <w:r w:rsidRPr="00BA0F7D">
        <w:rPr>
          <w:sz w:val="28"/>
          <w:szCs w:val="28"/>
        </w:rPr>
        <w:t>Профессия</w:t>
      </w:r>
    </w:p>
    <w:p w:rsidR="00BA0F7D" w:rsidRPr="00BA0F7D" w:rsidRDefault="00BA0F7D" w:rsidP="00BA0F7D">
      <w:pPr>
        <w:pStyle w:val="a6"/>
        <w:rPr>
          <w:sz w:val="28"/>
          <w:szCs w:val="28"/>
        </w:rPr>
      </w:pPr>
      <w:r w:rsidRPr="00BA0F7D">
        <w:rPr>
          <w:sz w:val="28"/>
          <w:szCs w:val="28"/>
        </w:rPr>
        <w:t>Лизинг</w:t>
      </w:r>
    </w:p>
    <w:p w:rsidR="00BA0F7D" w:rsidRPr="00BA0F7D" w:rsidRDefault="00BA0F7D" w:rsidP="00BA0F7D">
      <w:pPr>
        <w:pStyle w:val="a6"/>
        <w:rPr>
          <w:sz w:val="28"/>
          <w:szCs w:val="28"/>
        </w:rPr>
      </w:pPr>
      <w:r w:rsidRPr="00BA0F7D">
        <w:rPr>
          <w:sz w:val="28"/>
          <w:szCs w:val="28"/>
        </w:rPr>
        <w:t>Аванс</w:t>
      </w:r>
    </w:p>
    <w:p w:rsidR="00BA0F7D" w:rsidRPr="00BA0F7D" w:rsidRDefault="00BA0F7D" w:rsidP="00BA0F7D">
      <w:pPr>
        <w:pStyle w:val="a6"/>
        <w:rPr>
          <w:sz w:val="28"/>
          <w:szCs w:val="28"/>
        </w:rPr>
      </w:pPr>
      <w:r w:rsidRPr="00BA0F7D">
        <w:rPr>
          <w:sz w:val="28"/>
          <w:szCs w:val="28"/>
        </w:rPr>
        <w:t>Торговля</w:t>
      </w:r>
    </w:p>
    <w:p w:rsidR="006F2205" w:rsidRPr="00BA0F7D" w:rsidRDefault="00BA0F7D" w:rsidP="00BA0F7D">
      <w:pPr>
        <w:pStyle w:val="a6"/>
        <w:rPr>
          <w:sz w:val="28"/>
          <w:szCs w:val="28"/>
        </w:rPr>
      </w:pPr>
      <w:r w:rsidRPr="00BA0F7D">
        <w:rPr>
          <w:sz w:val="28"/>
          <w:szCs w:val="28"/>
        </w:rPr>
        <w:t>Банкомат</w:t>
      </w:r>
    </w:p>
    <w:p w:rsidR="00BA0F7D" w:rsidRPr="00BA0F7D" w:rsidRDefault="00BA0F7D" w:rsidP="00BA0F7D">
      <w:pPr>
        <w:pStyle w:val="a6"/>
        <w:rPr>
          <w:sz w:val="28"/>
          <w:szCs w:val="28"/>
        </w:rPr>
      </w:pPr>
      <w:r w:rsidRPr="00BA0F7D">
        <w:rPr>
          <w:sz w:val="28"/>
          <w:szCs w:val="28"/>
        </w:rPr>
        <w:t>Капитал</w:t>
      </w:r>
    </w:p>
    <w:p w:rsidR="006F2205" w:rsidRPr="00BA0F7D" w:rsidRDefault="00BA0F7D" w:rsidP="00BA0F7D">
      <w:pPr>
        <w:pStyle w:val="a6"/>
        <w:rPr>
          <w:sz w:val="28"/>
          <w:szCs w:val="28"/>
        </w:rPr>
      </w:pPr>
      <w:r w:rsidRPr="00BA0F7D">
        <w:rPr>
          <w:sz w:val="28"/>
          <w:szCs w:val="28"/>
        </w:rPr>
        <w:t>Заемщик</w:t>
      </w:r>
    </w:p>
    <w:p w:rsidR="006F2205" w:rsidRDefault="006F2205">
      <w:pPr>
        <w:pStyle w:val="a3"/>
      </w:pPr>
    </w:p>
    <w:p w:rsidR="006F2205" w:rsidRDefault="006F2205">
      <w:pPr>
        <w:pStyle w:val="a3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б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з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м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щ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8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р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п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р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д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п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ф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в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е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з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с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с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и</w:t>
            </w:r>
          </w:p>
        </w:tc>
      </w:tr>
      <w:tr w:rsidR="00000000">
        <w:trPr>
          <w:trHeight w:val="330"/>
        </w:trPr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р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г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000000" w:rsidRDefault="00DE271C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я</w:t>
            </w:r>
          </w:p>
        </w:tc>
      </w:tr>
    </w:tbl>
    <w:p w:rsidR="00DE271C" w:rsidRDefault="00DE271C">
      <w:pPr>
        <w:rPr>
          <w:rFonts w:eastAsia="Times New Roman"/>
        </w:rPr>
      </w:pPr>
    </w:p>
    <w:sectPr w:rsidR="00DE2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865F4"/>
    <w:multiLevelType w:val="hybridMultilevel"/>
    <w:tmpl w:val="5B288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6F2205"/>
    <w:rsid w:val="003242CF"/>
    <w:rsid w:val="006F2205"/>
    <w:rsid w:val="00775459"/>
    <w:rsid w:val="00BA0F7D"/>
    <w:rsid w:val="00DE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No Spacing"/>
    <w:uiPriority w:val="1"/>
    <w:qFormat/>
    <w:rsid w:val="00BA0F7D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No Spacing"/>
    <w:uiPriority w:val="1"/>
    <w:qFormat/>
    <w:rsid w:val="00BA0F7D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biouroki.ru</vt:lpstr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biouroki.ru</dc:title>
  <dc:creator>biouroki.ru</dc:creator>
  <cp:lastModifiedBy>Лариса</cp:lastModifiedBy>
  <cp:revision>2</cp:revision>
  <dcterms:created xsi:type="dcterms:W3CDTF">2022-11-29T04:34:00Z</dcterms:created>
  <dcterms:modified xsi:type="dcterms:W3CDTF">2022-11-29T04:34:00Z</dcterms:modified>
</cp:coreProperties>
</file>